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EC2E4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RAYTHEBY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EE7699D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</w:p>
    <w:p w14:paraId="2ECB7C23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</w:p>
    <w:p w14:paraId="4F6604DC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7D543F7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B9D1E9D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Lindsey, except </w:t>
      </w:r>
    </w:p>
    <w:p w14:paraId="05AC5C9B" w14:textId="77777777" w:rsidR="009B0E4F" w:rsidRDefault="009B0E4F" w:rsidP="009B0E4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Lincoln,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40696B9E" w14:textId="77777777" w:rsidR="009B0E4F" w:rsidRDefault="009B0E4F" w:rsidP="009B0E4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275266EA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</w:p>
    <w:p w14:paraId="1F42E2AC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</w:p>
    <w:p w14:paraId="63FE94C8" w14:textId="77777777" w:rsidR="009B0E4F" w:rsidRDefault="009B0E4F" w:rsidP="009B0E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7AEBFE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5C36" w14:textId="77777777" w:rsidR="009B0E4F" w:rsidRDefault="009B0E4F" w:rsidP="009139A6">
      <w:r>
        <w:separator/>
      </w:r>
    </w:p>
  </w:endnote>
  <w:endnote w:type="continuationSeparator" w:id="0">
    <w:p w14:paraId="34A72D94" w14:textId="77777777" w:rsidR="009B0E4F" w:rsidRDefault="009B0E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3D3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A30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C1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3002" w14:textId="77777777" w:rsidR="009B0E4F" w:rsidRDefault="009B0E4F" w:rsidP="009139A6">
      <w:r>
        <w:separator/>
      </w:r>
    </w:p>
  </w:footnote>
  <w:footnote w:type="continuationSeparator" w:id="0">
    <w:p w14:paraId="7845456E" w14:textId="77777777" w:rsidR="009B0E4F" w:rsidRDefault="009B0E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DF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08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10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4F"/>
    <w:rsid w:val="000666E0"/>
    <w:rsid w:val="002510B7"/>
    <w:rsid w:val="005C130B"/>
    <w:rsid w:val="00826F5C"/>
    <w:rsid w:val="009139A6"/>
    <w:rsid w:val="009448BB"/>
    <w:rsid w:val="009B0E4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0C02"/>
  <w15:chartTrackingRefBased/>
  <w15:docId w15:val="{84883B09-A7EC-4601-A764-875E8C70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E4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2022-01-28T10:27:00Z</dcterms:created>
  <dcterms:modified xsi:type="dcterms:W3CDTF">2022-01-28T10:27:00Z</dcterms:modified>
</cp:coreProperties>
</file>